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0C" w:rsidRDefault="00FA760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A760C" w:rsidRDefault="00FA760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A760C" w:rsidRDefault="00FA760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FA760C" w:rsidRDefault="00FA760C" w:rsidP="00167CA8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FA760C">
        <w:tc>
          <w:tcPr>
            <w:tcW w:w="1561" w:type="dxa"/>
            <w:vMerge w:val="restart"/>
            <w:vAlign w:val="center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A760C">
        <w:tc>
          <w:tcPr>
            <w:tcW w:w="1561" w:type="dxa"/>
            <w:vMerge/>
            <w:vAlign w:val="center"/>
          </w:tcPr>
          <w:p w:rsidR="00FA760C" w:rsidRDefault="00FA760C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FA760C" w:rsidRDefault="00FA760C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A760C" w:rsidRPr="0075783B" w:rsidRDefault="00FA760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FA760C" w:rsidRDefault="00FA760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A760C" w:rsidRDefault="00FA760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FA760C" w:rsidRDefault="00FA760C">
            <w:pPr>
              <w:rPr>
                <w:lang w:eastAsia="en-US"/>
              </w:rPr>
            </w:pPr>
          </w:p>
        </w:tc>
      </w:tr>
      <w:tr w:rsidR="00FA760C">
        <w:trPr>
          <w:trHeight w:val="1169"/>
        </w:trPr>
        <w:tc>
          <w:tcPr>
            <w:tcW w:w="1561" w:type="dxa"/>
          </w:tcPr>
          <w:p w:rsidR="00FA760C" w:rsidRPr="0075783B" w:rsidRDefault="00FA760C">
            <w:pPr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>Байтингер Ю.С.</w:t>
            </w:r>
          </w:p>
        </w:tc>
        <w:tc>
          <w:tcPr>
            <w:tcW w:w="1417" w:type="dxa"/>
          </w:tcPr>
          <w:p w:rsidR="00FA760C" w:rsidRPr="0075783B" w:rsidRDefault="00FA760C" w:rsidP="0075783B">
            <w:pPr>
              <w:jc w:val="center"/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 xml:space="preserve">Директор МКОУ Потапов-ской ООШ </w:t>
            </w:r>
          </w:p>
        </w:tc>
        <w:tc>
          <w:tcPr>
            <w:tcW w:w="1266" w:type="dxa"/>
          </w:tcPr>
          <w:p w:rsidR="00FA760C" w:rsidRDefault="00FA760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1" w:type="dxa"/>
          </w:tcPr>
          <w:p w:rsidR="00FA760C" w:rsidRPr="0075783B" w:rsidRDefault="00FA760C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FA760C" w:rsidRPr="0075783B" w:rsidRDefault="00FA760C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FA760C" w:rsidRPr="0075783B" w:rsidRDefault="00FA760C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FA760C" w:rsidRPr="00D303C1" w:rsidRDefault="00FA760C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FA760C" w:rsidRPr="00D303C1" w:rsidRDefault="00FA760C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</w:tc>
        <w:tc>
          <w:tcPr>
            <w:tcW w:w="1080" w:type="dxa"/>
          </w:tcPr>
          <w:p w:rsidR="00FA760C" w:rsidRPr="00D303C1" w:rsidRDefault="00FA760C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>275541,46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333333"/>
                <w:lang w:val="en-US" w:eastAsia="en-US"/>
              </w:rPr>
            </w:pPr>
          </w:p>
        </w:tc>
      </w:tr>
      <w:tr w:rsidR="00FA760C">
        <w:trPr>
          <w:trHeight w:val="839"/>
        </w:trPr>
        <w:tc>
          <w:tcPr>
            <w:tcW w:w="1561" w:type="dxa"/>
          </w:tcPr>
          <w:p w:rsidR="00FA760C" w:rsidRDefault="00FA760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A760C" w:rsidRPr="00D303C1" w:rsidRDefault="00FA760C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FA760C" w:rsidRPr="00D303C1" w:rsidRDefault="00FA760C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</w:tc>
        <w:tc>
          <w:tcPr>
            <w:tcW w:w="1080" w:type="dxa"/>
          </w:tcPr>
          <w:p w:rsidR="00FA760C" w:rsidRPr="00D303C1" w:rsidRDefault="00FA760C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A760C" w:rsidRPr="0075783B" w:rsidRDefault="00FA760C" w:rsidP="00D303C1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Автоприцеп</w:t>
            </w:r>
          </w:p>
          <w:p w:rsidR="00FA760C" w:rsidRPr="0075783B" w:rsidRDefault="00FA760C" w:rsidP="00D303C1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КМЗ 828420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148954,00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</w:p>
        </w:tc>
      </w:tr>
      <w:tr w:rsidR="00FA760C">
        <w:tc>
          <w:tcPr>
            <w:tcW w:w="1561" w:type="dxa"/>
          </w:tcPr>
          <w:p w:rsidR="00FA760C" w:rsidRDefault="00FA760C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7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FA760C" w:rsidRPr="0075783B" w:rsidRDefault="00FA760C" w:rsidP="001F2D4B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FA760C" w:rsidRPr="0075783B" w:rsidRDefault="00FA760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FA760C" w:rsidRPr="001F2D4B" w:rsidRDefault="00FA760C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FA760C" w:rsidRPr="001F2D4B" w:rsidRDefault="00FA760C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47,5</w:t>
            </w:r>
          </w:p>
        </w:tc>
        <w:tc>
          <w:tcPr>
            <w:tcW w:w="1080" w:type="dxa"/>
          </w:tcPr>
          <w:p w:rsidR="00FA760C" w:rsidRPr="001F2D4B" w:rsidRDefault="00FA760C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FA760C" w:rsidRPr="0075783B" w:rsidRDefault="00FA760C">
            <w:pPr>
              <w:rPr>
                <w:color w:val="800000"/>
                <w:lang w:eastAsia="en-US"/>
              </w:rPr>
            </w:pPr>
          </w:p>
        </w:tc>
      </w:tr>
    </w:tbl>
    <w:p w:rsidR="00FA760C" w:rsidRDefault="00FA760C" w:rsidP="00167CA8"/>
    <w:p w:rsidR="00FA760C" w:rsidRDefault="00FA760C"/>
    <w:sectPr w:rsidR="00FA760C" w:rsidSect="00D303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8"/>
    <w:rsid w:val="00130B0E"/>
    <w:rsid w:val="00167CA8"/>
    <w:rsid w:val="001F2D4B"/>
    <w:rsid w:val="003B2287"/>
    <w:rsid w:val="00633C01"/>
    <w:rsid w:val="0075783B"/>
    <w:rsid w:val="008E4AA4"/>
    <w:rsid w:val="00A27A08"/>
    <w:rsid w:val="00CA60E9"/>
    <w:rsid w:val="00D303C1"/>
    <w:rsid w:val="00F208D6"/>
    <w:rsid w:val="00FA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7CA8"/>
    <w:pPr>
      <w:ind w:left="720"/>
    </w:pPr>
  </w:style>
  <w:style w:type="table" w:styleId="TableGrid">
    <w:name w:val="Table Grid"/>
    <w:basedOn w:val="TableNormal"/>
    <w:uiPriority w:val="99"/>
    <w:rsid w:val="00167C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124</Words>
  <Characters>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2014-05-07T10:32:00Z</dcterms:created>
  <dcterms:modified xsi:type="dcterms:W3CDTF">2014-05-19T06:17:00Z</dcterms:modified>
</cp:coreProperties>
</file>